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FD0" w:rsidRPr="00F24AAF" w:rsidRDefault="00F70FD0" w:rsidP="009164FB">
      <w:pPr>
        <w:pageBreakBefore/>
        <w:ind w:firstLine="0"/>
        <w:jc w:val="center"/>
        <w:rPr>
          <w:rFonts w:ascii="Times New Roman" w:hAnsi="Times New Roman"/>
          <w:b/>
          <w:sz w:val="28"/>
        </w:rPr>
      </w:pPr>
      <w:r w:rsidRPr="00F24AAF">
        <w:rPr>
          <w:rFonts w:ascii="Times New Roman" w:hAnsi="Times New Roman"/>
          <w:b/>
          <w:sz w:val="28"/>
        </w:rPr>
        <w:t>Технолог</w:t>
      </w:r>
      <w:r>
        <w:rPr>
          <w:rFonts w:ascii="Times New Roman" w:hAnsi="Times New Roman"/>
          <w:b/>
          <w:sz w:val="28"/>
        </w:rPr>
        <w:t>ическая карта по алгебре с 06.04. по 10</w:t>
      </w:r>
      <w:r w:rsidRPr="00F24AAF">
        <w:rPr>
          <w:rFonts w:ascii="Times New Roman" w:hAnsi="Times New Roman"/>
          <w:b/>
          <w:sz w:val="28"/>
        </w:rPr>
        <w:t>.04.2020 года</w:t>
      </w:r>
      <w:r>
        <w:rPr>
          <w:rFonts w:ascii="Times New Roman" w:hAnsi="Times New Roman"/>
          <w:b/>
          <w:sz w:val="28"/>
        </w:rPr>
        <w:t>, 9б класс, учитель – Тураева Г.А.</w:t>
      </w:r>
    </w:p>
    <w:p w:rsidR="00F70FD0" w:rsidRDefault="00F70FD0" w:rsidP="009164FB">
      <w:pPr>
        <w:ind w:firstLine="0"/>
        <w:rPr>
          <w:rFonts w:ascii="Times New Roman" w:hAnsi="Times New Roman"/>
          <w:sz w:val="28"/>
        </w:rPr>
      </w:pPr>
    </w:p>
    <w:tbl>
      <w:tblPr>
        <w:tblW w:w="1563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F70FD0" w:rsidRPr="0061571D" w:rsidTr="00031BC2">
        <w:trPr>
          <w:trHeight w:val="381"/>
        </w:trPr>
        <w:tc>
          <w:tcPr>
            <w:tcW w:w="710" w:type="dxa"/>
            <w:vMerge w:val="restart"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Консультации</w:t>
            </w:r>
          </w:p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Контроль</w:t>
            </w:r>
          </w:p>
        </w:tc>
      </w:tr>
      <w:tr w:rsidR="00F70FD0" w:rsidRPr="0061571D" w:rsidTr="00031BC2">
        <w:trPr>
          <w:trHeight w:val="381"/>
        </w:trPr>
        <w:tc>
          <w:tcPr>
            <w:tcW w:w="710" w:type="dxa"/>
            <w:vMerge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Работа с учебником, раб.тетр. и т.д.</w:t>
            </w:r>
          </w:p>
        </w:tc>
        <w:tc>
          <w:tcPr>
            <w:tcW w:w="1954" w:type="dxa"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 xml:space="preserve">Форма </w:t>
            </w:r>
          </w:p>
        </w:tc>
        <w:tc>
          <w:tcPr>
            <w:tcW w:w="1109" w:type="dxa"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1661" w:type="dxa"/>
            <w:vAlign w:val="center"/>
          </w:tcPr>
          <w:p w:rsidR="00F70FD0" w:rsidRPr="0061571D" w:rsidRDefault="00F70FD0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Место размещения д/з</w:t>
            </w:r>
          </w:p>
        </w:tc>
      </w:tr>
      <w:tr w:rsidR="00F70FD0" w:rsidRPr="0061571D" w:rsidTr="00031BC2">
        <w:tc>
          <w:tcPr>
            <w:tcW w:w="710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9б</w:t>
            </w:r>
          </w:p>
        </w:tc>
        <w:tc>
          <w:tcPr>
            <w:tcW w:w="850" w:type="dxa"/>
            <w:vMerge w:val="restart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709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8"/>
              </w:rPr>
            </w:pPr>
            <w:r w:rsidRPr="0061571D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06.04</w:t>
            </w:r>
            <w:r w:rsidRPr="0061571D">
              <w:rPr>
                <w:rFonts w:ascii="Times New Roman" w:hAnsi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F70FD0" w:rsidRPr="0061571D" w:rsidRDefault="00F70FD0" w:rsidP="00031BC2">
            <w:pPr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61571D">
              <w:rPr>
                <w:rFonts w:ascii="Times New Roman" w:hAnsi="Times New Roman"/>
                <w:sz w:val="24"/>
              </w:rPr>
              <w:t>Сочетания.</w:t>
            </w:r>
          </w:p>
        </w:tc>
        <w:tc>
          <w:tcPr>
            <w:tcW w:w="1587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Учебник </w:t>
            </w:r>
          </w:p>
        </w:tc>
        <w:tc>
          <w:tcPr>
            <w:tcW w:w="1954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21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89145809867</w:t>
            </w:r>
          </w:p>
        </w:tc>
        <w:tc>
          <w:tcPr>
            <w:tcW w:w="1162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формулы</w:t>
            </w:r>
          </w:p>
        </w:tc>
        <w:tc>
          <w:tcPr>
            <w:tcW w:w="1109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07.04</w:t>
            </w:r>
            <w:r w:rsidRPr="0061571D">
              <w:rPr>
                <w:rFonts w:ascii="Times New Roman" w:hAnsi="Times New Roman"/>
                <w:sz w:val="24"/>
              </w:rPr>
              <w:t>.</w:t>
            </w:r>
          </w:p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  <w:r w:rsidRPr="0061571D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F70FD0" w:rsidRPr="0061571D" w:rsidRDefault="00F70FD0" w:rsidP="00031BC2">
            <w:pPr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Группа 9б</w:t>
            </w:r>
            <w:r w:rsidRPr="0061571D">
              <w:rPr>
                <w:rFonts w:ascii="Times New Roman" w:hAnsi="Times New Roman"/>
                <w:sz w:val="24"/>
              </w:rPr>
              <w:t xml:space="preserve"> ватцап</w:t>
            </w:r>
            <w:r>
              <w:rPr>
                <w:rFonts w:ascii="Times New Roman" w:hAnsi="Times New Roman"/>
                <w:sz w:val="24"/>
              </w:rPr>
              <w:t xml:space="preserve">  дневник.ру</w:t>
            </w:r>
          </w:p>
        </w:tc>
      </w:tr>
      <w:tr w:rsidR="00F70FD0" w:rsidRPr="0061571D" w:rsidTr="00031BC2">
        <w:tc>
          <w:tcPr>
            <w:tcW w:w="710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709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8"/>
              </w:rPr>
            </w:pPr>
            <w:r w:rsidRPr="0061571D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</w:t>
            </w:r>
            <w:r w:rsidRPr="0061571D"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70FD0" w:rsidRPr="0061571D" w:rsidRDefault="00F70FD0" w:rsidP="00031BC2">
            <w:pPr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61571D">
              <w:rPr>
                <w:rFonts w:ascii="Times New Roman" w:hAnsi="Times New Roman"/>
                <w:sz w:val="24"/>
              </w:rPr>
              <w:t>Сочетания. Решение заданий из ОГЭ, часть 1.</w:t>
            </w:r>
          </w:p>
        </w:tc>
        <w:tc>
          <w:tcPr>
            <w:tcW w:w="1587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</w:t>
            </w:r>
          </w:p>
        </w:tc>
        <w:tc>
          <w:tcPr>
            <w:tcW w:w="1954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21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162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задач</w:t>
            </w:r>
          </w:p>
        </w:tc>
        <w:tc>
          <w:tcPr>
            <w:tcW w:w="1109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61" w:type="dxa"/>
          </w:tcPr>
          <w:p w:rsidR="00F70FD0" w:rsidRPr="0061571D" w:rsidRDefault="00F70FD0" w:rsidP="00031BC2">
            <w:pPr>
              <w:ind w:firstLine="0"/>
              <w:jc w:val="left"/>
            </w:pPr>
            <w:r>
              <w:rPr>
                <w:rFonts w:ascii="Times New Roman" w:hAnsi="Times New Roman"/>
                <w:sz w:val="24"/>
              </w:rPr>
              <w:t xml:space="preserve">Группа 9б </w:t>
            </w:r>
            <w:r w:rsidRPr="0061571D">
              <w:rPr>
                <w:rFonts w:ascii="Times New Roman" w:hAnsi="Times New Roman"/>
                <w:sz w:val="24"/>
              </w:rPr>
              <w:t>ватцап</w:t>
            </w:r>
            <w:r>
              <w:rPr>
                <w:rFonts w:ascii="Times New Roman" w:hAnsi="Times New Roman"/>
                <w:sz w:val="24"/>
              </w:rPr>
              <w:t xml:space="preserve">  дневник.ру</w:t>
            </w:r>
          </w:p>
        </w:tc>
      </w:tr>
      <w:tr w:rsidR="00F70FD0" w:rsidRPr="0061571D" w:rsidTr="00031BC2">
        <w:tc>
          <w:tcPr>
            <w:tcW w:w="710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709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8"/>
              </w:rPr>
            </w:pPr>
            <w:r w:rsidRPr="0061571D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Pr="0061571D"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70FD0" w:rsidRPr="0061571D" w:rsidRDefault="00F70FD0" w:rsidP="00031BC2">
            <w:pPr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61571D">
              <w:rPr>
                <w:rFonts w:ascii="Times New Roman" w:hAnsi="Times New Roman"/>
                <w:sz w:val="24"/>
              </w:rPr>
              <w:t>Сочетания. Решение заданий из ОГЭ, часть 1.</w:t>
            </w:r>
          </w:p>
        </w:tc>
        <w:tc>
          <w:tcPr>
            <w:tcW w:w="1587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54" w:type="dxa"/>
          </w:tcPr>
          <w:p w:rsidR="00F70FD0" w:rsidRPr="00977C01" w:rsidRDefault="00F70FD0" w:rsidP="00031BC2">
            <w:pPr>
              <w:ind w:firstLine="0"/>
            </w:pPr>
            <w:hyperlink r:id="rId4" w:history="1">
              <w:r>
                <w:rPr>
                  <w:rStyle w:val="Hyperlink"/>
                </w:rPr>
                <w:t>https://oge.sdamgia.ru/test?theme=20</w:t>
              </w:r>
            </w:hyperlink>
          </w:p>
        </w:tc>
        <w:tc>
          <w:tcPr>
            <w:tcW w:w="1921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162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Письменная работа</w:t>
            </w:r>
          </w:p>
        </w:tc>
        <w:tc>
          <w:tcPr>
            <w:tcW w:w="1109" w:type="dxa"/>
          </w:tcPr>
          <w:p w:rsidR="00F70FD0" w:rsidRPr="0061571D" w:rsidRDefault="00F70FD0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10.04.2020</w:t>
            </w:r>
          </w:p>
        </w:tc>
        <w:tc>
          <w:tcPr>
            <w:tcW w:w="1661" w:type="dxa"/>
          </w:tcPr>
          <w:p w:rsidR="00F70FD0" w:rsidRDefault="00F70FD0" w:rsidP="00031BC2">
            <w:pPr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Группа 9б</w:t>
            </w:r>
            <w:r w:rsidRPr="0061571D">
              <w:rPr>
                <w:rFonts w:ascii="Times New Roman" w:hAnsi="Times New Roman"/>
                <w:sz w:val="24"/>
              </w:rPr>
              <w:t xml:space="preserve"> ватцап</w:t>
            </w:r>
          </w:p>
          <w:p w:rsidR="00F70FD0" w:rsidRPr="0061571D" w:rsidRDefault="00F70FD0" w:rsidP="00031BC2">
            <w:pPr>
              <w:ind w:firstLine="0"/>
              <w:jc w:val="left"/>
            </w:pPr>
            <w:r>
              <w:rPr>
                <w:rFonts w:ascii="Times New Roman" w:hAnsi="Times New Roman"/>
                <w:sz w:val="24"/>
              </w:rPr>
              <w:t>Дневник.ру</w:t>
            </w:r>
          </w:p>
        </w:tc>
      </w:tr>
    </w:tbl>
    <w:p w:rsidR="00F70FD0" w:rsidRDefault="00F70FD0">
      <w:bookmarkStart w:id="0" w:name="_GoBack"/>
      <w:bookmarkEnd w:id="0"/>
    </w:p>
    <w:sectPr w:rsidR="00F70FD0" w:rsidSect="009164F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42AA"/>
    <w:rsid w:val="0000494E"/>
    <w:rsid w:val="00031BC2"/>
    <w:rsid w:val="00086D44"/>
    <w:rsid w:val="0061571D"/>
    <w:rsid w:val="009164FB"/>
    <w:rsid w:val="00977C01"/>
    <w:rsid w:val="00A43DC9"/>
    <w:rsid w:val="00ED42AA"/>
    <w:rsid w:val="00F24AAF"/>
    <w:rsid w:val="00F2657F"/>
    <w:rsid w:val="00F70FD0"/>
    <w:rsid w:val="00FE3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4FB"/>
    <w:pPr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9164F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164FB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ge.sdamgia.ru/test?theme=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112</Words>
  <Characters>639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2020-03-26T08:06:00Z</dcterms:created>
  <dcterms:modified xsi:type="dcterms:W3CDTF">2003-01-11T10:52:00Z</dcterms:modified>
</cp:coreProperties>
</file>